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10" w:rsidRDefault="00AE0710">
      <w:bookmarkStart w:id="0" w:name="_GoBack"/>
      <w:bookmarkEnd w:id="0"/>
      <w:r>
        <w:t>MJ Tucker</w:t>
      </w:r>
    </w:p>
    <w:p w:rsidR="00AE0710" w:rsidRDefault="00AE0710">
      <w:r>
        <w:t>October 12, 2012</w:t>
      </w:r>
    </w:p>
    <w:p w:rsidR="00AE0710" w:rsidRDefault="00AE0710">
      <w:r>
        <w:t>Spanish</w:t>
      </w:r>
    </w:p>
    <w:p w:rsidR="00AE0710" w:rsidRDefault="00AE0710"/>
    <w:p w:rsidR="00AE0710" w:rsidRDefault="00AE0710"/>
    <w:p w:rsidR="00AE0710" w:rsidRDefault="00AE0710"/>
    <w:p w:rsidR="00AE0710" w:rsidRDefault="00AE0710">
      <w:r w:rsidRPr="005A44B0">
        <w:rPr>
          <w:rFonts w:ascii="Helvetica" w:hAnsi="Helvetica" w:cs="Helvetica"/>
          <w:noProof/>
          <w:lang w:val="es-AR" w:eastAsia="es-AR"/>
        </w:rPr>
        <w:pict>
          <v:shape id="Picture 3" o:spid="_x0000_i1026" type="#_x0000_t75" style="width:189pt;height:189pt;visibility:visible">
            <v:imagedata r:id="rId5" o:title=""/>
          </v:shape>
        </w:pict>
      </w:r>
      <w:r w:rsidRPr="005A44B0">
        <w:rPr>
          <w:rFonts w:ascii="Helvetica" w:hAnsi="Helvetica" w:cs="Helvetica"/>
          <w:noProof/>
          <w:lang w:val="es-AR" w:eastAsia="es-AR"/>
        </w:rPr>
        <w:pict>
          <v:shape id="Picture 11" o:spid="_x0000_i1027" type="#_x0000_t75" style="width:190.5pt;height:260.25pt;visibility:visible">
            <v:imagedata r:id="rId6" o:title=""/>
          </v:shape>
        </w:pict>
      </w:r>
    </w:p>
    <w:p w:rsidR="00AE0710" w:rsidRDefault="00AE0710"/>
    <w:p w:rsidR="00AE0710" w:rsidRDefault="00AE0710"/>
    <w:p w:rsidR="00AE0710" w:rsidRDefault="00AE0710">
      <w:r w:rsidRPr="005A44B0">
        <w:rPr>
          <w:rFonts w:ascii="Helvetica" w:hAnsi="Helvetica" w:cs="Helvetica"/>
          <w:noProof/>
          <w:lang w:val="es-AR" w:eastAsia="es-AR"/>
        </w:rPr>
        <w:pict>
          <v:shape id="Picture 17" o:spid="_x0000_i1028" type="#_x0000_t75" style="width:232.5pt;height:200.25pt;visibility:visible">
            <v:imagedata r:id="rId7" o:title=""/>
          </v:shape>
        </w:pict>
      </w:r>
    </w:p>
    <w:p w:rsidR="00AE0710" w:rsidRPr="006C0A31" w:rsidRDefault="00AE0710" w:rsidP="006C0A31"/>
    <w:p w:rsidR="00AE0710" w:rsidRDefault="00AE0710"/>
    <w:p w:rsidR="00AE0710" w:rsidRDefault="00AE0710"/>
    <w:p w:rsidR="00AE0710" w:rsidRDefault="00AE0710"/>
    <w:p w:rsidR="00AE0710" w:rsidRDefault="00AE0710"/>
    <w:p w:rsidR="00AE0710" w:rsidRDefault="00AE0710"/>
    <w:p w:rsidR="00AE0710" w:rsidRPr="007333EE" w:rsidRDefault="00AE0710" w:rsidP="006C0A31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_tradnl"/>
        </w:rPr>
        <w:t>Comida typica de América es dulces de chocolaté. Chocolate es en muchas formas. Por ejemplo, chocolaté helado y chocolaté refresco y chocolaté pasteles y chocolaté caliente y chocolaté galletas y panqueques con chispas chocolaté y mucho mas chocolaté.</w:t>
      </w:r>
    </w:p>
    <w:p w:rsidR="00AE0710" w:rsidRPr="007333EE" w:rsidRDefault="00AE0710" w:rsidP="001B7BFB">
      <w:pPr>
        <w:rPr>
          <w:lang w:val="es-ES"/>
        </w:rPr>
      </w:pPr>
    </w:p>
    <w:p w:rsidR="00AE0710" w:rsidRPr="007333EE" w:rsidRDefault="00AE0710" w:rsidP="001B7BFB">
      <w:pPr>
        <w:pStyle w:val="ListParagraph"/>
        <w:numPr>
          <w:ilvl w:val="0"/>
          <w:numId w:val="1"/>
        </w:numPr>
        <w:rPr>
          <w:lang w:val="es-ES"/>
        </w:rPr>
      </w:pPr>
      <w:r w:rsidRPr="007333EE">
        <w:rPr>
          <w:lang w:val="es-ES"/>
        </w:rPr>
        <w:t>Bebida typica de America es Coca Cola. Coca Cola es un refresco. Coca cola es muy refrescante y usualmente se sirve en resturantes y comida el aire libre y fiestas y en el cine.</w:t>
      </w:r>
    </w:p>
    <w:p w:rsidR="00AE0710" w:rsidRPr="007333EE" w:rsidRDefault="00AE0710" w:rsidP="001F373A">
      <w:pPr>
        <w:rPr>
          <w:lang w:val="es-ES"/>
        </w:rPr>
      </w:pPr>
    </w:p>
    <w:p w:rsidR="00AE0710" w:rsidRPr="007333EE" w:rsidRDefault="00AE0710" w:rsidP="001B7BFB">
      <w:pPr>
        <w:pStyle w:val="ListParagraph"/>
        <w:numPr>
          <w:ilvl w:val="0"/>
          <w:numId w:val="1"/>
        </w:numPr>
        <w:rPr>
          <w:lang w:val="es-ES"/>
        </w:rPr>
      </w:pPr>
      <w:r w:rsidRPr="007333EE">
        <w:rPr>
          <w:lang w:val="es-ES"/>
        </w:rPr>
        <w:t>Un bocadillo typical de America es palomitas de maiz. Palomitas de maiz servido salado y azucardo y picante. Muchas palomitas de maiz es sirve en el cine. Palomitas de maize s un de mi favorite de comidas.</w:t>
      </w:r>
    </w:p>
    <w:p w:rsidR="00AE0710" w:rsidRPr="007333EE" w:rsidRDefault="00AE0710" w:rsidP="007333EE">
      <w:pPr>
        <w:pStyle w:val="ListParagraph"/>
        <w:rPr>
          <w:lang w:val="es-ES"/>
        </w:rPr>
      </w:pPr>
    </w:p>
    <w:p w:rsidR="00AE0710" w:rsidRDefault="00AE0710" w:rsidP="007333EE">
      <w:pPr>
        <w:pStyle w:val="ListParagraph"/>
        <w:rPr>
          <w:lang w:val="es-ES"/>
        </w:rPr>
      </w:pPr>
    </w:p>
    <w:p w:rsidR="00AE0710" w:rsidRDefault="00AE0710" w:rsidP="007333EE">
      <w:pPr>
        <w:pStyle w:val="ListParagraph"/>
        <w:rPr>
          <w:lang w:val="es-ES"/>
        </w:rPr>
      </w:pPr>
    </w:p>
    <w:p w:rsidR="00AE0710" w:rsidRDefault="00AE0710" w:rsidP="007333EE">
      <w:pPr>
        <w:pStyle w:val="ListParagraph"/>
        <w:rPr>
          <w:lang w:val="es-ES"/>
        </w:rPr>
      </w:pPr>
    </w:p>
    <w:p w:rsidR="00AE0710" w:rsidRDefault="00AE0710" w:rsidP="007333EE">
      <w:pPr>
        <w:pStyle w:val="ListParagraph"/>
        <w:rPr>
          <w:lang w:val="es-ES"/>
        </w:rPr>
      </w:pPr>
    </w:p>
    <w:p w:rsidR="00AE0710" w:rsidRDefault="00AE0710" w:rsidP="007333EE">
      <w:pPr>
        <w:pStyle w:val="ListParagraph"/>
        <w:rPr>
          <w:lang w:val="es-ES"/>
        </w:rPr>
      </w:pPr>
    </w:p>
    <w:p w:rsidR="00AE0710" w:rsidRPr="00AD4B33" w:rsidRDefault="00AE0710" w:rsidP="007333EE">
      <w:pPr>
        <w:pStyle w:val="ListParagraph"/>
        <w:rPr>
          <w:u w:val="single"/>
          <w:lang w:val="es-ES"/>
        </w:rPr>
      </w:pPr>
      <w:r w:rsidRPr="00AD4B33">
        <w:rPr>
          <w:u w:val="single"/>
          <w:lang w:val="es-ES"/>
        </w:rPr>
        <w:t>Corrección:</w:t>
      </w:r>
    </w:p>
    <w:p w:rsidR="00AE0710" w:rsidRDefault="00AE0710" w:rsidP="007333EE">
      <w:pPr>
        <w:pStyle w:val="ListParagraph"/>
        <w:rPr>
          <w:lang w:val="es-ES"/>
        </w:rPr>
      </w:pPr>
    </w:p>
    <w:p w:rsidR="00AE0710" w:rsidRDefault="00AE0710" w:rsidP="00021C8C">
      <w:pPr>
        <w:pStyle w:val="ListParagraph"/>
        <w:numPr>
          <w:ilvl w:val="0"/>
          <w:numId w:val="3"/>
        </w:numPr>
        <w:rPr>
          <w:lang w:val="es-ES"/>
        </w:rPr>
      </w:pPr>
      <w:r>
        <w:rPr>
          <w:lang w:val="es-ES"/>
        </w:rPr>
        <w:t>Comida típica de América son los dulces de chocolate. Hay muchas formas de chocolate, por ejemplo: helado de chocolate, refresco de chocolate, pasteles de chocolate, chocolate caliente, galletas y panqueques con chispas de chocolate.</w:t>
      </w:r>
    </w:p>
    <w:p w:rsidR="00AE0710" w:rsidRDefault="00AE0710" w:rsidP="00021C8C">
      <w:pPr>
        <w:pStyle w:val="ListParagraph"/>
        <w:numPr>
          <w:ilvl w:val="0"/>
          <w:numId w:val="3"/>
        </w:numPr>
        <w:rPr>
          <w:lang w:val="es-ES"/>
        </w:rPr>
      </w:pPr>
      <w:r>
        <w:rPr>
          <w:lang w:val="es-ES"/>
        </w:rPr>
        <w:t>Bebida típica de América es Coca-Cola, un refresco. La Coca-Cola es muy refrescante y usualmente se sirve en restaurantes y comida al aire libre, fiestas y en el cine.</w:t>
      </w:r>
    </w:p>
    <w:p w:rsidR="00AE0710" w:rsidRDefault="00AE0710" w:rsidP="00021C8C">
      <w:pPr>
        <w:pStyle w:val="ListParagraph"/>
        <w:numPr>
          <w:ilvl w:val="0"/>
          <w:numId w:val="3"/>
        </w:numPr>
        <w:rPr>
          <w:lang w:val="es-ES"/>
        </w:rPr>
      </w:pPr>
      <w:r>
        <w:rPr>
          <w:lang w:val="es-ES"/>
        </w:rPr>
        <w:t>Un bocadillo típico de América son las palomitas de maíz (pochoclos). Las palomitas de maíz se sirven saladas, azucaradas y picantes. Muchas palomitas de maíz se sirven en el cine. Las palomitas de maíz son una de mis comidas favoritas.</w:t>
      </w:r>
    </w:p>
    <w:p w:rsidR="00AE0710" w:rsidRDefault="00AE0710" w:rsidP="00CB231A">
      <w:pPr>
        <w:pStyle w:val="ListParagraph"/>
        <w:ind w:left="1080"/>
        <w:rPr>
          <w:lang w:val="es-ES"/>
        </w:rPr>
      </w:pPr>
    </w:p>
    <w:p w:rsidR="00AE0710" w:rsidRDefault="00AE0710" w:rsidP="00CB231A">
      <w:pPr>
        <w:pStyle w:val="ListParagraph"/>
        <w:ind w:left="1080"/>
        <w:rPr>
          <w:lang w:val="es-ES"/>
        </w:rPr>
      </w:pPr>
    </w:p>
    <w:p w:rsidR="00AE0710" w:rsidRDefault="00AE0710" w:rsidP="00CB231A">
      <w:pPr>
        <w:pStyle w:val="ListParagraph"/>
        <w:ind w:left="1080"/>
        <w:rPr>
          <w:lang w:val="es-ES"/>
        </w:rPr>
      </w:pPr>
    </w:p>
    <w:p w:rsidR="00AE0710" w:rsidRPr="007333EE" w:rsidRDefault="00AE0710" w:rsidP="00CB231A">
      <w:pPr>
        <w:pStyle w:val="ListParagraph"/>
        <w:ind w:left="6480"/>
        <w:rPr>
          <w:lang w:val="es-ES"/>
        </w:rPr>
      </w:pPr>
      <w:r>
        <w:rPr>
          <w:lang w:val="es-ES"/>
        </w:rPr>
        <w:t xml:space="preserve">Tobías </w:t>
      </w:r>
    </w:p>
    <w:sectPr w:rsidR="00AE0710" w:rsidRPr="007333EE" w:rsidSect="004A63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4F681EA1"/>
    <w:multiLevelType w:val="hybridMultilevel"/>
    <w:tmpl w:val="76088CD2"/>
    <w:lvl w:ilvl="0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1AD4E41"/>
    <w:multiLevelType w:val="hybridMultilevel"/>
    <w:tmpl w:val="C44C548A"/>
    <w:lvl w:ilvl="0" w:tplc="9F34F4B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D771BDE"/>
    <w:multiLevelType w:val="hybridMultilevel"/>
    <w:tmpl w:val="5226E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A31"/>
    <w:rsid w:val="00021C8C"/>
    <w:rsid w:val="00021D6F"/>
    <w:rsid w:val="001B7BFB"/>
    <w:rsid w:val="001F373A"/>
    <w:rsid w:val="00235684"/>
    <w:rsid w:val="00296C2E"/>
    <w:rsid w:val="002C4F2F"/>
    <w:rsid w:val="004263C0"/>
    <w:rsid w:val="00496D74"/>
    <w:rsid w:val="004A6380"/>
    <w:rsid w:val="004E2CC2"/>
    <w:rsid w:val="005A44B0"/>
    <w:rsid w:val="005E7118"/>
    <w:rsid w:val="006C0A31"/>
    <w:rsid w:val="007261C4"/>
    <w:rsid w:val="007333EE"/>
    <w:rsid w:val="007D70BC"/>
    <w:rsid w:val="00AA4ABB"/>
    <w:rsid w:val="00AD4B33"/>
    <w:rsid w:val="00AE0710"/>
    <w:rsid w:val="00BC233C"/>
    <w:rsid w:val="00C066B0"/>
    <w:rsid w:val="00C863BE"/>
    <w:rsid w:val="00CB231A"/>
    <w:rsid w:val="00D54864"/>
    <w:rsid w:val="00EE6945"/>
    <w:rsid w:val="00F32C37"/>
    <w:rsid w:val="00FA0A97"/>
    <w:rsid w:val="00FB2DAB"/>
    <w:rsid w:val="00FF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8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C0A3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0A31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99"/>
    <w:qFormat/>
    <w:rsid w:val="006C0A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208</Words>
  <Characters>1150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MJ Tucker</dc:title>
  <dc:subject/>
  <dc:creator>MJ Tucker</dc:creator>
  <cp:keywords/>
  <dc:description/>
  <cp:lastModifiedBy>curso2c</cp:lastModifiedBy>
  <cp:revision>6</cp:revision>
  <dcterms:created xsi:type="dcterms:W3CDTF">2012-10-23T15:44:00Z</dcterms:created>
  <dcterms:modified xsi:type="dcterms:W3CDTF">2012-10-23T15:50:00Z</dcterms:modified>
</cp:coreProperties>
</file>